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p w14:paraId="518A36ED" w14:textId="77C437B8" w:rsidR="00F372C9" w:rsidRPr="00B552DB" w:rsidRDefault="00BB4829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r w:rsidRPr="00B552DB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as1"/>
                  <w:enabled/>
                  <w:calcOnExit w:val="0"/>
                  <w:textInput>
                    <w:default w:val="[įrašomas pirkimo pavadinimas ir Nr.]"/>
                  </w:textInput>
                </w:ffData>
              </w:fldChar>
            </w:r>
            <w:bookmarkStart w:id="15" w:name="Tekstas1"/>
            <w:r w:rsidRPr="00B552DB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B552DB">
              <w:rPr>
                <w:rFonts w:ascii="Calibri Light" w:hAnsi="Calibri Light" w:cs="Calibri Light"/>
                <w:b/>
              </w:rPr>
            </w:r>
            <w:r w:rsidRPr="00B552DB">
              <w:rPr>
                <w:rFonts w:ascii="Calibri Light" w:hAnsi="Calibri Light" w:cs="Calibri Light"/>
                <w:b/>
              </w:rPr>
              <w:fldChar w:fldCharType="separate"/>
            </w:r>
            <w:r w:rsidRPr="00B552DB">
              <w:rPr>
                <w:rFonts w:ascii="Calibri Light" w:hAnsi="Calibri Light" w:cs="Calibri Light"/>
                <w:b/>
                <w:noProof/>
              </w:rPr>
              <w:t>[įrašomas pirkimo pavadinimas ir Nr.]</w:t>
            </w:r>
            <w:r w:rsidRPr="00B552DB">
              <w:rPr>
                <w:rFonts w:ascii="Calibri Light" w:hAnsi="Calibri Light" w:cs="Calibri Light"/>
                <w:b/>
              </w:rPr>
              <w:fldChar w:fldCharType="end"/>
            </w:r>
            <w:bookmarkEnd w:id="15"/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943"/>
      </w:tblGrid>
      <w:tr w:rsidR="00721562" w:rsidRPr="005244DC" w14:paraId="4F73DE61" w14:textId="77777777" w:rsidTr="004A69DF">
        <w:tc>
          <w:tcPr>
            <w:tcW w:w="2612" w:type="pct"/>
          </w:tcPr>
          <w:p w14:paraId="63712605" w14:textId="77777777" w:rsidR="00721562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 xml:space="preserve">Valstybinei saugomų teritorijų tarnybai </w:t>
            </w:r>
          </w:p>
          <w:p w14:paraId="06CC7DFD" w14:textId="77777777" w:rsidR="00721562" w:rsidRPr="00ED1927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>prie Aplinkos ministerijos</w:t>
            </w:r>
          </w:p>
          <w:p w14:paraId="6E0A0329" w14:textId="77777777" w:rsidR="00721562" w:rsidRPr="005244DC" w:rsidRDefault="00721562" w:rsidP="004A69DF">
            <w:pPr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 w:rsidRPr="00ED1927">
              <w:rPr>
                <w:rFonts w:ascii="Calibri Light" w:hAnsi="Calibri Light" w:cs="Calibri Light"/>
                <w:bCs/>
                <w:i/>
                <w:sz w:val="16"/>
                <w:szCs w:val="16"/>
              </w:rPr>
              <w:t>Teikiama CVP IS priemonėmis</w:t>
            </w:r>
          </w:p>
        </w:tc>
        <w:tc>
          <w:tcPr>
            <w:tcW w:w="2388" w:type="pct"/>
          </w:tcPr>
          <w:p w14:paraId="11283B33" w14:textId="77777777" w:rsidR="00721562" w:rsidRPr="005244DC" w:rsidRDefault="00721562" w:rsidP="004A69DF">
            <w:pPr>
              <w:ind w:left="-567"/>
              <w:rPr>
                <w:rFonts w:ascii="Calibri Light" w:hAnsi="Calibri Light" w:cs="Calibri Light"/>
                <w:bCs/>
              </w:rPr>
            </w:pPr>
          </w:p>
        </w:tc>
      </w:tr>
    </w:tbl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C810B" w14:textId="77777777" w:rsidR="00EF62F5" w:rsidRDefault="00EF62F5">
      <w:pPr>
        <w:spacing w:after="0" w:line="240" w:lineRule="auto"/>
      </w:pPr>
      <w:r>
        <w:separator/>
      </w:r>
    </w:p>
  </w:endnote>
  <w:endnote w:type="continuationSeparator" w:id="0">
    <w:p w14:paraId="3A8DEAE3" w14:textId="77777777" w:rsidR="00EF62F5" w:rsidRDefault="00EF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AA5F7" w14:textId="77777777" w:rsidR="00EF62F5" w:rsidRDefault="00EF62F5">
      <w:pPr>
        <w:spacing w:after="0" w:line="240" w:lineRule="auto"/>
      </w:pPr>
      <w:r>
        <w:separator/>
      </w:r>
    </w:p>
  </w:footnote>
  <w:footnote w:type="continuationSeparator" w:id="0">
    <w:p w14:paraId="7D472835" w14:textId="77777777" w:rsidR="00EF62F5" w:rsidRDefault="00EF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F53ACA" w:rsidRPr="00F946E3" w14:paraId="38BBB96A" w14:textId="77777777" w:rsidTr="004A69DF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698F47A0" w14:textId="77777777" w:rsidR="00F53ACA" w:rsidRPr="00F946E3" w:rsidRDefault="00F53ACA" w:rsidP="00F53ACA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VSTT</w:t>
          </w:r>
          <w:r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>
            <w:t xml:space="preserve"> </w:t>
          </w:r>
          <w:r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0143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24C5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156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1498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4998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B4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EF62F5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53ACA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Karolis Klusevičius</cp:lastModifiedBy>
  <cp:revision>2</cp:revision>
  <cp:lastPrinted>2021-01-19T12:06:00Z</cp:lastPrinted>
  <dcterms:created xsi:type="dcterms:W3CDTF">2025-01-31T16:21:00Z</dcterms:created>
  <dcterms:modified xsi:type="dcterms:W3CDTF">2025-01-31T16:21:00Z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